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A93B8" w14:textId="77777777" w:rsidR="007F7FF6" w:rsidRDefault="00B325BD">
      <w:pPr>
        <w:pStyle w:val="Heading1"/>
      </w:pPr>
      <w:bookmarkStart w:id="0" w:name="_7k0e5iphw8tz"/>
      <w:bookmarkEnd w:id="0"/>
      <w:r>
        <w:t>Joint Schedule 4 (Commercially Sensitive Information)</w:t>
      </w:r>
    </w:p>
    <w:p w14:paraId="73B1E86F" w14:textId="77777777" w:rsidR="007F7FF6" w:rsidRDefault="00B325BD">
      <w:pPr>
        <w:pStyle w:val="Standard"/>
        <w:widowControl/>
        <w:numPr>
          <w:ilvl w:val="0"/>
          <w:numId w:val="2"/>
        </w:numPr>
        <w:tabs>
          <w:tab w:val="left" w:pos="142"/>
        </w:tabs>
        <w:spacing w:before="120" w:after="240" w:line="240" w:lineRule="auto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What </w:t>
      </w:r>
      <w:r>
        <w:rPr>
          <w:rFonts w:ascii="Arial" w:eastAsia="Arial" w:hAnsi="Arial" w:cs="Arial"/>
          <w:b/>
          <w:sz w:val="24"/>
          <w:szCs w:val="24"/>
        </w:rPr>
        <w:t>is Commercially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Sensitive Information?</w:t>
      </w:r>
    </w:p>
    <w:p w14:paraId="0B2EEE6D" w14:textId="77777777" w:rsidR="007F7FF6" w:rsidRDefault="00B325BD">
      <w:pPr>
        <w:pStyle w:val="Standard"/>
        <w:widowControl/>
        <w:numPr>
          <w:ilvl w:val="1"/>
          <w:numId w:val="1"/>
        </w:numPr>
        <w:tabs>
          <w:tab w:val="left" w:pos="1134"/>
        </w:tabs>
        <w:spacing w:before="120" w:after="120" w:line="240" w:lineRule="auto"/>
        <w:ind w:hanging="360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this Schedule the Parties have sought to identify the Supplier's Confidential Information that is genuinely commercially </w:t>
      </w:r>
      <w:r>
        <w:rPr>
          <w:rFonts w:ascii="Arial" w:eastAsia="Arial" w:hAnsi="Arial" w:cs="Arial"/>
          <w:color w:val="000000"/>
          <w:sz w:val="24"/>
          <w:szCs w:val="24"/>
        </w:rPr>
        <w:t>sensitive and the disclosure of which would be the subject of an exemption under the FOIA and the EIRs.</w:t>
      </w:r>
    </w:p>
    <w:p w14:paraId="227D8811" w14:textId="77777777" w:rsidR="007F7FF6" w:rsidRDefault="00B325BD">
      <w:pPr>
        <w:pStyle w:val="Standard"/>
        <w:widowControl/>
        <w:numPr>
          <w:ilvl w:val="1"/>
          <w:numId w:val="1"/>
        </w:numPr>
        <w:tabs>
          <w:tab w:val="left" w:pos="1134"/>
        </w:tabs>
        <w:spacing w:before="120" w:after="120" w:line="240" w:lineRule="auto"/>
        <w:ind w:hanging="360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>Where possible, the Parties have sought to identify when any relevant Information will cease to fall into the category of Information to which this Sche</w:t>
      </w:r>
      <w:r>
        <w:rPr>
          <w:rFonts w:ascii="Arial" w:eastAsia="Arial" w:hAnsi="Arial" w:cs="Arial"/>
          <w:color w:val="000000"/>
          <w:sz w:val="24"/>
          <w:szCs w:val="24"/>
        </w:rPr>
        <w:t>dule applies in the table below and in the Order Form (which shall be deemed incorporated into the table below).</w:t>
      </w:r>
    </w:p>
    <w:p w14:paraId="44D9BE0E" w14:textId="77777777" w:rsidR="007F7FF6" w:rsidRDefault="00B325BD">
      <w:pPr>
        <w:pStyle w:val="Standard"/>
        <w:widowControl/>
        <w:numPr>
          <w:ilvl w:val="1"/>
          <w:numId w:val="1"/>
        </w:numPr>
        <w:tabs>
          <w:tab w:val="left" w:pos="1134"/>
        </w:tabs>
        <w:spacing w:before="120" w:after="120" w:line="240" w:lineRule="auto"/>
        <w:ind w:hanging="360"/>
        <w:jc w:val="both"/>
      </w:pPr>
      <w:r>
        <w:rPr>
          <w:rFonts w:ascii="Arial" w:eastAsia="Arial" w:hAnsi="Arial" w:cs="Arial"/>
          <w:color w:val="000000"/>
          <w:sz w:val="24"/>
          <w:szCs w:val="24"/>
        </w:rPr>
        <w:t>Without prejudice to the Relevant Authority's obligation to disclose Information in accordance with FOIA or Clause 16 (When you can share infor</w:t>
      </w:r>
      <w:r>
        <w:rPr>
          <w:rFonts w:ascii="Arial" w:eastAsia="Arial" w:hAnsi="Arial" w:cs="Arial"/>
          <w:color w:val="000000"/>
          <w:sz w:val="24"/>
          <w:szCs w:val="24"/>
        </w:rPr>
        <w:t>mation), the Relevant Authority will, in its sole discretion, acting reasonably, seek to apply the relevant exemption set out in the FOIA to the following Information:</w:t>
      </w:r>
    </w:p>
    <w:p w14:paraId="705CFCAB" w14:textId="77777777" w:rsidR="007F7FF6" w:rsidRDefault="007F7FF6">
      <w:pPr>
        <w:pStyle w:val="Standard"/>
        <w:widowControl/>
        <w:tabs>
          <w:tab w:val="left" w:pos="1778"/>
        </w:tabs>
        <w:spacing w:before="120" w:after="120" w:line="240" w:lineRule="auto"/>
        <w:ind w:left="644" w:hanging="576"/>
        <w:jc w:val="both"/>
        <w:rPr>
          <w:color w:val="000000"/>
        </w:rPr>
      </w:pPr>
    </w:p>
    <w:tbl>
      <w:tblPr>
        <w:tblW w:w="7949" w:type="dxa"/>
        <w:tblInd w:w="10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1710"/>
        <w:gridCol w:w="3011"/>
        <w:gridCol w:w="2239"/>
      </w:tblGrid>
      <w:tr w:rsidR="007F7FF6" w14:paraId="2C4B85BD" w14:textId="77777777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A56274E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2EA67E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B5EA5F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Item(s)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ECF3A2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Duration of Confidentiality</w:t>
            </w:r>
          </w:p>
        </w:tc>
      </w:tr>
      <w:tr w:rsidR="007F7FF6" w14:paraId="12CDBD5B" w14:textId="77777777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8566F1C" w14:textId="77777777" w:rsidR="007F7FF6" w:rsidRDefault="007F7FF6">
            <w:pPr>
              <w:pStyle w:val="Standard"/>
              <w:keepNext/>
              <w:widowControl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F18200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both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  <w:t>[insert date]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152B5F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both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  <w:t>[insert details]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2D882B" w14:textId="77777777" w:rsidR="007F7FF6" w:rsidRDefault="00B325BD">
            <w:pPr>
              <w:pStyle w:val="Standard"/>
              <w:keepNext/>
              <w:widowControl/>
              <w:spacing w:before="240" w:after="120" w:line="240" w:lineRule="auto"/>
              <w:ind w:left="142"/>
              <w:jc w:val="both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  <w:t>[insert duration]</w:t>
            </w:r>
          </w:p>
        </w:tc>
      </w:tr>
    </w:tbl>
    <w:p w14:paraId="79E5F677" w14:textId="77777777" w:rsidR="007F7FF6" w:rsidRDefault="007F7FF6">
      <w:pPr>
        <w:pStyle w:val="Standard"/>
      </w:pPr>
    </w:p>
    <w:p w14:paraId="062D2C18" w14:textId="77777777" w:rsidR="007F7FF6" w:rsidRDefault="007F7FF6">
      <w:pPr>
        <w:pStyle w:val="Standard"/>
        <w:widowControl/>
      </w:pPr>
    </w:p>
    <w:sectPr w:rsidR="007F7FF6">
      <w:headerReference w:type="default" r:id="rId7"/>
      <w:footerReference w:type="default" r:id="rId8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7514E" w14:textId="77777777" w:rsidR="00000000" w:rsidRDefault="00B325BD">
      <w:r>
        <w:separator/>
      </w:r>
    </w:p>
  </w:endnote>
  <w:endnote w:type="continuationSeparator" w:id="0">
    <w:p w14:paraId="0C193435" w14:textId="77777777" w:rsidR="00000000" w:rsidRDefault="00B3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70AC" w14:textId="77777777" w:rsidR="00DE0C07" w:rsidRDefault="00B325B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906190" w14:textId="77777777" w:rsidR="00DE0C07" w:rsidRDefault="00B325BD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v3.1</w:t>
    </w:r>
    <w: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3DFB8B15" w14:textId="77777777" w:rsidR="00DE0C07" w:rsidRDefault="00B325BD">
    <w:pPr>
      <w:pStyle w:val="Standard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40" w:lineRule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147C0" w14:textId="77777777" w:rsidR="00000000" w:rsidRDefault="00B325BD">
      <w:r>
        <w:rPr>
          <w:color w:val="000000"/>
        </w:rPr>
        <w:separator/>
      </w:r>
    </w:p>
  </w:footnote>
  <w:footnote w:type="continuationSeparator" w:id="0">
    <w:p w14:paraId="08CAAACB" w14:textId="77777777" w:rsidR="00000000" w:rsidRDefault="00B3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7F915" w14:textId="77777777" w:rsidR="00DE0C07" w:rsidRDefault="00B325BD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Joint Schedule 4 (Commercially Sensitive Information)</w:t>
    </w:r>
  </w:p>
  <w:p w14:paraId="521B7A3D" w14:textId="77777777" w:rsidR="00DE0C07" w:rsidRDefault="00B325BD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65B94"/>
    <w:multiLevelType w:val="multilevel"/>
    <w:tmpl w:val="07988C4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eastAsia="Arial" w:cs="Arial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1497115344">
    <w:abstractNumId w:val="0"/>
  </w:num>
  <w:num w:numId="2" w16cid:durableId="10115120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F7FF6"/>
    <w:rsid w:val="007F7FF6"/>
    <w:rsid w:val="00B3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AB19E"/>
  <w15:docId w15:val="{C68F6AA7-3902-4223-8560-BF439768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eastAsia="Arial" w:cs="Arial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4">
    <w:name w:val="ListLabel 4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5">
    <w:name w:val="ListLabel 5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">
    <w:name w:val="ListLabel 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4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Mardinian, Natasha (Commercial &amp; Operations)</dc:creator>
  <cp:lastModifiedBy>Mardinian, Natasha (Commercial &amp; Operations)</cp:lastModifiedBy>
  <cp:revision>2</cp:revision>
  <dcterms:created xsi:type="dcterms:W3CDTF">2022-12-06T11:34:00Z</dcterms:created>
  <dcterms:modified xsi:type="dcterms:W3CDTF">2022-12-06T11:34:00Z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2022-10-12T08:34:46Z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c552ee6e-dfb7-46b2-a86e-fce60c154119</vt:lpwstr>
  </property>
  <property fmtid="{D5CDD505-2E9C-101B-9397-08002B2CF9AE}" pid="8" name="MSIP_Label_ba62f585-b40f-4ab9-bafe-39150f03d124_ContentBits">
    <vt:lpwstr>0</vt:lpwstr>
  </property>
</Properties>
</file>